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BD4BAE" w:rsidP="001573B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</w:t>
            </w:r>
            <w:r>
              <w:t xml:space="preserve"> </w:t>
            </w:r>
            <w:r w:rsidR="001573B8" w:rsidRPr="001573B8">
              <w:t>ΠΟΤΗΡΙ ΖΕΣΕΩΣ 100ml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73B8" w:rsidRPr="001573B8" w:rsidRDefault="001573B8" w:rsidP="001573B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73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</w:t>
            </w:r>
          </w:p>
          <w:p w:rsidR="008D329F" w:rsidRPr="008D329F" w:rsidRDefault="001573B8" w:rsidP="001573B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573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GLASS, ΣΥΜΦΩΝΑ ΜΕ ΤΟ ISO 3819, 100ml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D4BA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BD4BAE" w:rsidRDefault="001573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73B8"/>
    <w:rsid w:val="0024151E"/>
    <w:rsid w:val="002C5B52"/>
    <w:rsid w:val="007C3968"/>
    <w:rsid w:val="008D329F"/>
    <w:rsid w:val="009A6F68"/>
    <w:rsid w:val="00BD4BAE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213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348E2144</Template>
  <TotalTime>1</TotalTime>
  <Pages>1</Pages>
  <Words>47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2025-11-25T11:10:00Z</dcterms:created>
  <dcterms:modified xsi:type="dcterms:W3CDTF">2025-11-25T11:10:00Z</dcterms:modified>
</cp:coreProperties>
</file>